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ECEA8" w14:textId="77777777" w:rsidR="0069131E" w:rsidRPr="00065994" w:rsidRDefault="0069131E" w:rsidP="0069131E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THRELKYLDE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r w:rsidRPr="00065994">
        <w:rPr>
          <w:rFonts w:cs="Times New Roman"/>
          <w:szCs w:val="24"/>
        </w:rPr>
        <w:t>(</w:t>
      </w:r>
      <w:proofErr w:type="gramEnd"/>
      <w:r w:rsidRPr="00065994">
        <w:rPr>
          <w:rFonts w:cs="Times New Roman"/>
          <w:szCs w:val="24"/>
        </w:rPr>
        <w:t>fl.1417)</w:t>
      </w:r>
    </w:p>
    <w:p w14:paraId="4E5ADA2C" w14:textId="77777777" w:rsidR="0069131E" w:rsidRPr="00065994" w:rsidRDefault="0069131E" w:rsidP="0069131E">
      <w:pPr>
        <w:pStyle w:val="NoSpacing"/>
        <w:rPr>
          <w:rFonts w:cs="Times New Roman"/>
          <w:szCs w:val="24"/>
        </w:rPr>
      </w:pPr>
      <w:r w:rsidRPr="00065994">
        <w:rPr>
          <w:rFonts w:cs="Times New Roman"/>
          <w:szCs w:val="24"/>
        </w:rPr>
        <w:t>Archer.</w:t>
      </w:r>
    </w:p>
    <w:p w14:paraId="0E70AD58" w14:textId="77777777" w:rsidR="0069131E" w:rsidRPr="00065994" w:rsidRDefault="0069131E" w:rsidP="0069131E">
      <w:pPr>
        <w:pStyle w:val="NoSpacing"/>
        <w:rPr>
          <w:rFonts w:cs="Times New Roman"/>
          <w:szCs w:val="24"/>
        </w:rPr>
      </w:pPr>
    </w:p>
    <w:p w14:paraId="13B6B6E7" w14:textId="77777777" w:rsidR="0069131E" w:rsidRPr="00065994" w:rsidRDefault="0069131E" w:rsidP="0069131E">
      <w:pPr>
        <w:pStyle w:val="NoSpacing"/>
        <w:rPr>
          <w:rFonts w:cs="Times New Roman"/>
          <w:szCs w:val="24"/>
        </w:rPr>
      </w:pPr>
    </w:p>
    <w:p w14:paraId="63937CA7" w14:textId="77777777" w:rsidR="0069131E" w:rsidRPr="00065994" w:rsidRDefault="0069131E" w:rsidP="0069131E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szCs w:val="24"/>
        </w:rPr>
        <w:t>1417</w:t>
      </w:r>
      <w:r w:rsidRPr="00065994">
        <w:rPr>
          <w:rFonts w:cs="Times New Roman"/>
          <w:szCs w:val="24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 w:rsidRPr="00065994">
        <w:rPr>
          <w:rFonts w:cs="Times New Roman"/>
          <w:color w:val="282B30"/>
          <w:szCs w:val="24"/>
          <w:shd w:val="clear" w:color="auto" w:fill="FFFFFF"/>
        </w:rPr>
        <w:t>FitzHugh</w:t>
      </w:r>
      <w:r w:rsidRPr="00065994">
        <w:rPr>
          <w:rFonts w:cs="Times New Roman"/>
          <w:color w:val="282B30"/>
          <w:szCs w:val="24"/>
          <w:u w:val="single"/>
          <w:shd w:val="clear" w:color="auto" w:fill="FFFFFF"/>
        </w:rPr>
        <w:t>John</w:t>
      </w:r>
      <w:proofErr w:type="spellEnd"/>
      <w:r w:rsidRPr="00065994">
        <w:rPr>
          <w:rFonts w:cs="Times New Roman"/>
          <w:color w:val="282B30"/>
          <w:szCs w:val="24"/>
          <w:u w:val="single"/>
          <w:shd w:val="clear" w:color="auto" w:fill="FFFFFF"/>
        </w:rPr>
        <w:t xml:space="preserve"> </w:t>
      </w:r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C221079" w14:textId="77777777" w:rsidR="0069131E" w:rsidRPr="00065994" w:rsidRDefault="0069131E" w:rsidP="0069131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m3, from the AHRC-funded ‘The Soldier in Later Medieval England Online Database’ www.medievalsoldier.org, accessed</w:t>
      </w:r>
    </w:p>
    <w:p w14:paraId="31DECAD3" w14:textId="77777777" w:rsidR="0069131E" w:rsidRDefault="0069131E" w:rsidP="0069131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B17C476" w14:textId="77777777" w:rsidR="0069131E" w:rsidRDefault="0069131E" w:rsidP="006913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9D8CB77" w14:textId="77777777" w:rsidR="0069131E" w:rsidRDefault="0069131E" w:rsidP="006913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D0283F3" w14:textId="77777777" w:rsidR="0069131E" w:rsidRDefault="0069131E" w:rsidP="006913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5 March 2023</w:t>
      </w:r>
    </w:p>
    <w:p w14:paraId="75D005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969F0" w14:textId="77777777" w:rsidR="0069131E" w:rsidRDefault="0069131E" w:rsidP="009139A6">
      <w:r>
        <w:separator/>
      </w:r>
    </w:p>
  </w:endnote>
  <w:endnote w:type="continuationSeparator" w:id="0">
    <w:p w14:paraId="42B07EBB" w14:textId="77777777" w:rsidR="0069131E" w:rsidRDefault="006913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FCC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89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64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E4BFF" w14:textId="77777777" w:rsidR="0069131E" w:rsidRDefault="0069131E" w:rsidP="009139A6">
      <w:r>
        <w:separator/>
      </w:r>
    </w:p>
  </w:footnote>
  <w:footnote w:type="continuationSeparator" w:id="0">
    <w:p w14:paraId="4F68EAFF" w14:textId="77777777" w:rsidR="0069131E" w:rsidRDefault="006913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D0C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11C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B2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1E"/>
    <w:rsid w:val="000666E0"/>
    <w:rsid w:val="002510B7"/>
    <w:rsid w:val="005C130B"/>
    <w:rsid w:val="0069131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CDFC0"/>
  <w15:chartTrackingRefBased/>
  <w15:docId w15:val="{FE9897BD-D413-4C70-A25B-E35F6741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2023-06-30T16:25:00Z</dcterms:created>
  <dcterms:modified xsi:type="dcterms:W3CDTF">2023-06-30T16:25:00Z</dcterms:modified>
</cp:coreProperties>
</file>